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Tendring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Tendring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Tendring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Tendring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Tendring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Tendring are estimated to have a score of 1-2 on the PGSI (low-risk gambling), whilst </w:t>
      </w:r>
      <w:r w:rsidRPr="00773DF7">
        <w:rPr>
          <w:rFonts w:ascii="Libre Franklin Light" w:hAnsi="Libre Franklin Light" w:cs="Calibri Light"/>
          <w:b/>
          <w:bCs/>
          <w:color w:val="C45911" w:themeColor="accent2" w:themeShade="BF"/>
        </w:rPr>
        <w:t xml:space="preserve">2.4%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56.2% </w:t>
      </w:r>
      <w:r w:rsidRPr="004747BF">
        <w:rPr>
          <w:rFonts w:ascii="Libre Franklin Light" w:eastAsia="Times New Roman" w:hAnsi="Libre Franklin Light" w:cs="Calibri Light"/>
        </w:rPr>
        <w:t xml:space="preserve">of those respondents classified as PGSI 8+ in Tendring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Tendring is estimated to be </w:t>
      </w:r>
      <w:r w:rsidRPr="00773DF7">
        <w:rPr>
          <w:rFonts w:ascii="Libre Franklin Light" w:eastAsia="Times New Roman" w:hAnsi="Libre Franklin Light" w:cs="Calibri Light"/>
          <w:b/>
          <w:bCs/>
          <w:color w:val="C45911" w:themeColor="accent2" w:themeShade="BF"/>
        </w:rPr>
        <w:t xml:space="preserve">£1,951,594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Tendring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Tendring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Tendring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Tendring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endr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Tendring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endr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Tendring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Tendring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endr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Tendring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Tendring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Tendring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Tendring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Tendring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Tendring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£1,951,594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Tendring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£31,788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£657,399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£47,094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£13,245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£24,283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£1,177,785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£1,951,594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Tendring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Tendring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Tendring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Tendring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Tendring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Tendring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Tendring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Tendring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Tendring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Tendring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Tendring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Tendring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5723D20-52F3-4069-B155-41E159BD93F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